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CF70CA" w14:textId="77777777" w:rsidR="003655F9" w:rsidRDefault="003655F9" w:rsidP="003655F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PHELYPPES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fl.1423-44)</w:t>
      </w:r>
    </w:p>
    <w:p w14:paraId="3526D1FF" w14:textId="77777777" w:rsidR="003655F9" w:rsidRDefault="003655F9" w:rsidP="003655F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Bath.</w:t>
      </w:r>
    </w:p>
    <w:p w14:paraId="2D52EA98" w14:textId="77777777" w:rsidR="003655F9" w:rsidRDefault="003655F9" w:rsidP="003655F9">
      <w:pPr>
        <w:pStyle w:val="NoSpacing"/>
        <w:rPr>
          <w:rFonts w:cs="Times New Roman"/>
          <w:szCs w:val="24"/>
        </w:rPr>
      </w:pPr>
    </w:p>
    <w:p w14:paraId="60FEA395" w14:textId="77777777" w:rsidR="003655F9" w:rsidRDefault="003655F9" w:rsidP="003655F9">
      <w:pPr>
        <w:pStyle w:val="NoSpacing"/>
        <w:rPr>
          <w:rFonts w:cs="Times New Roman"/>
          <w:szCs w:val="24"/>
        </w:rPr>
      </w:pPr>
    </w:p>
    <w:p w14:paraId="23D66738" w14:textId="77777777" w:rsidR="003655F9" w:rsidRDefault="003655F9" w:rsidP="003655F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1423</w:t>
      </w:r>
      <w:r>
        <w:rPr>
          <w:rFonts w:cs="Times New Roman"/>
          <w:szCs w:val="24"/>
        </w:rPr>
        <w:tab/>
        <w:t>Mayor.</w:t>
      </w:r>
    </w:p>
    <w:p w14:paraId="73428BE2" w14:textId="77777777" w:rsidR="003655F9" w:rsidRDefault="003655F9" w:rsidP="003655F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386F8E">
          <w:rPr>
            <w:rStyle w:val="Hyperlink"/>
            <w:rFonts w:cs="Times New Roman"/>
            <w:szCs w:val="24"/>
          </w:rPr>
          <w:t>https://mayorofbath.co.uk</w:t>
        </w:r>
      </w:hyperlink>
      <w:r>
        <w:rPr>
          <w:rFonts w:cs="Times New Roman"/>
          <w:szCs w:val="24"/>
        </w:rPr>
        <w:t xml:space="preserve"> )</w:t>
      </w:r>
    </w:p>
    <w:p w14:paraId="5AFD5450" w14:textId="77777777" w:rsidR="003655F9" w:rsidRDefault="003655F9" w:rsidP="003655F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1428</w:t>
      </w:r>
      <w:r>
        <w:rPr>
          <w:rFonts w:cs="Times New Roman"/>
          <w:szCs w:val="24"/>
        </w:rPr>
        <w:tab/>
        <w:t>Mayor again.      (ibid.)</w:t>
      </w:r>
    </w:p>
    <w:p w14:paraId="43985A9A" w14:textId="77777777" w:rsidR="003655F9" w:rsidRDefault="003655F9" w:rsidP="003655F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1433</w:t>
      </w:r>
      <w:r>
        <w:rPr>
          <w:rFonts w:cs="Times New Roman"/>
          <w:szCs w:val="24"/>
        </w:rPr>
        <w:tab/>
        <w:t>Mayor.      (ibid.)</w:t>
      </w:r>
    </w:p>
    <w:p w14:paraId="46D8A21B" w14:textId="77777777" w:rsidR="003655F9" w:rsidRDefault="003655F9" w:rsidP="003655F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1434</w:t>
      </w:r>
      <w:r>
        <w:rPr>
          <w:rFonts w:cs="Times New Roman"/>
          <w:szCs w:val="24"/>
        </w:rPr>
        <w:tab/>
        <w:t>Mayor.   (ibid.)</w:t>
      </w:r>
    </w:p>
    <w:p w14:paraId="7FCFCFAE" w14:textId="77777777" w:rsidR="003655F9" w:rsidRDefault="003655F9" w:rsidP="003655F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1437 </w:t>
      </w:r>
      <w:r>
        <w:rPr>
          <w:rFonts w:cs="Times New Roman"/>
          <w:szCs w:val="24"/>
        </w:rPr>
        <w:tab/>
        <w:t>Mayor.    (ibid.)</w:t>
      </w:r>
    </w:p>
    <w:p w14:paraId="625F394D" w14:textId="77777777" w:rsidR="003655F9" w:rsidRDefault="003655F9" w:rsidP="003655F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1442 </w:t>
      </w:r>
      <w:r>
        <w:rPr>
          <w:rFonts w:cs="Times New Roman"/>
          <w:szCs w:val="24"/>
        </w:rPr>
        <w:tab/>
        <w:t>Mayor. (ibid.)</w:t>
      </w:r>
    </w:p>
    <w:p w14:paraId="7A2618CF" w14:textId="77777777" w:rsidR="003655F9" w:rsidRDefault="003655F9" w:rsidP="003655F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1444 </w:t>
      </w:r>
      <w:r>
        <w:rPr>
          <w:rFonts w:cs="Times New Roman"/>
          <w:szCs w:val="24"/>
        </w:rPr>
        <w:tab/>
        <w:t>Mayor. (ibid.)</w:t>
      </w:r>
    </w:p>
    <w:p w14:paraId="2292B53D" w14:textId="77777777" w:rsidR="003655F9" w:rsidRDefault="003655F9" w:rsidP="003655F9">
      <w:pPr>
        <w:pStyle w:val="NoSpacing"/>
        <w:rPr>
          <w:rFonts w:cs="Times New Roman"/>
          <w:szCs w:val="24"/>
        </w:rPr>
      </w:pPr>
    </w:p>
    <w:p w14:paraId="713F9855" w14:textId="77777777" w:rsidR="003655F9" w:rsidRDefault="003655F9" w:rsidP="003655F9">
      <w:pPr>
        <w:pStyle w:val="NoSpacing"/>
        <w:rPr>
          <w:rFonts w:cs="Times New Roman"/>
          <w:szCs w:val="24"/>
        </w:rPr>
      </w:pPr>
    </w:p>
    <w:p w14:paraId="2FC3F768" w14:textId="77777777" w:rsidR="003655F9" w:rsidRDefault="003655F9" w:rsidP="003655F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December 2024</w:t>
      </w:r>
    </w:p>
    <w:p w14:paraId="5763B8B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32D5DF" w14:textId="77777777" w:rsidR="003655F9" w:rsidRDefault="003655F9" w:rsidP="009139A6">
      <w:r>
        <w:separator/>
      </w:r>
    </w:p>
  </w:endnote>
  <w:endnote w:type="continuationSeparator" w:id="0">
    <w:p w14:paraId="498C6165" w14:textId="77777777" w:rsidR="003655F9" w:rsidRDefault="003655F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D251C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E7E84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C0508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F203D1" w14:textId="77777777" w:rsidR="003655F9" w:rsidRDefault="003655F9" w:rsidP="009139A6">
      <w:r>
        <w:separator/>
      </w:r>
    </w:p>
  </w:footnote>
  <w:footnote w:type="continuationSeparator" w:id="0">
    <w:p w14:paraId="4E4FCA60" w14:textId="77777777" w:rsidR="003655F9" w:rsidRDefault="003655F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BF5A1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EF712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636BD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5F9"/>
    <w:rsid w:val="000666E0"/>
    <w:rsid w:val="00101CE1"/>
    <w:rsid w:val="002510B7"/>
    <w:rsid w:val="00270799"/>
    <w:rsid w:val="003655F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103D9C"/>
  <w15:chartTrackingRefBased/>
  <w15:docId w15:val="{96BC1FA9-AE6B-4A3E-9C84-CA37CF327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655F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ayorofbath.co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2024-12-04T20:21:00Z</dcterms:created>
  <dcterms:modified xsi:type="dcterms:W3CDTF">2024-12-04T20:21:00Z</dcterms:modified>
</cp:coreProperties>
</file>